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4A91E766" w:rsidR="0029533F" w:rsidRPr="00DA1614" w:rsidRDefault="004114EE" w:rsidP="00063D20">
      <w:pPr>
        <w:pStyle w:val="Pagedecouverture"/>
      </w:pPr>
      <w:r>
        <w:rPr>
          <w:noProof/>
        </w:rPr>
        <w:drawing>
          <wp:inline distT="0" distB="0" distL="0" distR="0" wp14:anchorId="220E0739" wp14:editId="18C14C1E">
            <wp:extent cx="5783580" cy="4549140"/>
            <wp:effectExtent l="0" t="0" r="7620" b="0"/>
            <wp:docPr id="3" name="Billede 1" descr="93655E0B-69D6-4D88-8F0C-322BB67B04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3655E0B-69D6-4D88-8F0C-322BB67B04C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063D20">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5A75386F" w:rsidR="0060746D" w:rsidRPr="00DA1614" w:rsidRDefault="00063D20" w:rsidP="00063D20">
      <w:pPr>
        <w:pStyle w:val="Typedudocument"/>
      </w:pPr>
      <w:r w:rsidRPr="00063D20">
        <w:lastRenderedPageBreak/>
        <w:t>COMMISSION IMPLEMENTING DECISION</w:t>
      </w:r>
    </w:p>
    <w:p w14:paraId="0F259A73" w14:textId="4B9DE171" w:rsidR="0060746D" w:rsidRPr="00DA1614" w:rsidRDefault="00063D20" w:rsidP="00063D20">
      <w:pPr>
        <w:pStyle w:val="Datedadoption"/>
      </w:pPr>
      <w:r w:rsidRPr="00063D20">
        <w:t xml:space="preserve">of </w:t>
      </w:r>
      <w:r w:rsidRPr="00063D20">
        <w:rPr>
          <w:rStyle w:val="Marker2"/>
        </w:rPr>
        <w:t>XXX</w:t>
      </w:r>
    </w:p>
    <w:p w14:paraId="39F18C8F" w14:textId="2D7890DD" w:rsidR="00EF40E8" w:rsidRPr="008D1182" w:rsidRDefault="00063D20" w:rsidP="00063D20">
      <w:pPr>
        <w:pStyle w:val="Titreobjet"/>
      </w:pPr>
      <w:bookmarkStart w:id="0" w:name="_Hlk150359678"/>
      <w:r w:rsidRPr="00063D20">
        <w:t>authorising the mechanical PET recycling process ‘STF’ in accordance with Regulation (EU) 2022/1616 on recycled plastic materials and articles intended to come into contact with foods</w:t>
      </w:r>
    </w:p>
    <w:bookmarkEnd w:id="0"/>
    <w:p w14:paraId="49BD41D5" w14:textId="724BEAC8" w:rsidR="0060746D" w:rsidRPr="008D1182" w:rsidRDefault="00063D20" w:rsidP="00063D20">
      <w:pPr>
        <w:pStyle w:val="Languesfaisantfoi"/>
      </w:pPr>
      <w:r w:rsidRPr="00063D20">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49F8511D"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924C8F">
        <w:t>STF</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924C8F">
        <w:t>09</w:t>
      </w:r>
      <w:r w:rsidR="00610E87" w:rsidRPr="00EE4E27">
        <w:t>-</w:t>
      </w:r>
      <w:r w:rsidR="00077997" w:rsidRPr="00EE4E27">
        <w:t>0</w:t>
      </w:r>
      <w:r w:rsidR="007C677F" w:rsidRPr="00EE4E27">
        <w:t>0</w:t>
      </w:r>
      <w:r w:rsidR="00924C8F">
        <w:t>960</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6947785E" w14:textId="5CB36546" w:rsidR="0060746D"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7625D8" w:rsidRPr="007625D8">
        <w:t>DE2-0S9-1AS</w:t>
      </w:r>
      <w:r w:rsidR="0060746D" w:rsidRPr="00EE4E27">
        <w:t>.</w:t>
      </w:r>
    </w:p>
    <w:p w14:paraId="00FAD8D1" w14:textId="77777777" w:rsidR="007625D8" w:rsidRDefault="007625D8" w:rsidP="00F555C7"/>
    <w:p w14:paraId="0BFAA2D6" w14:textId="22D1D704"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924C8F">
        <w:t>STF</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6088166B" w:rsidR="00DA1614" w:rsidRPr="00EE4E27" w:rsidRDefault="00D712CE" w:rsidP="00063D20">
      <w:pPr>
        <w:pStyle w:val="NumPar1"/>
      </w:pPr>
      <w:r w:rsidRPr="00EE4E27">
        <w:t>The r</w:t>
      </w:r>
      <w:r w:rsidR="00970DB4" w:rsidRPr="00EE4E27">
        <w:t>ecycling process ‘</w:t>
      </w:r>
      <w:r w:rsidR="00924C8F">
        <w:t>STF</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6FD6A87D" w:rsidR="004654E5" w:rsidRPr="00924C8F" w:rsidRDefault="004654E5" w:rsidP="00063D20">
      <w:pPr>
        <w:pStyle w:val="NumPar1"/>
        <w:rPr>
          <w:lang w:val="en-IE"/>
        </w:rPr>
      </w:pPr>
      <w:r w:rsidRPr="00924C8F">
        <w:rPr>
          <w:lang w:val="en-IE"/>
        </w:rPr>
        <w:t xml:space="preserve">The authorisation holder of </w:t>
      </w:r>
      <w:r w:rsidR="00D712CE" w:rsidRPr="00924C8F">
        <w:rPr>
          <w:lang w:val="en-IE"/>
        </w:rPr>
        <w:t>the r</w:t>
      </w:r>
      <w:r w:rsidRPr="00924C8F">
        <w:rPr>
          <w:lang w:val="en-IE"/>
        </w:rPr>
        <w:t xml:space="preserve">ecycling process </w:t>
      </w:r>
      <w:r w:rsidR="00EE4E27" w:rsidRPr="00EE4E27">
        <w:t>‘</w:t>
      </w:r>
      <w:r w:rsidR="00924C8F">
        <w:t>STF</w:t>
      </w:r>
      <w:r w:rsidR="00EE4E27" w:rsidRPr="00924C8F">
        <w:rPr>
          <w:bCs/>
        </w:rPr>
        <w:t>’</w:t>
      </w:r>
      <w:r w:rsidR="001C02DF" w:rsidRPr="00924C8F" w:rsidDel="006072C8">
        <w:rPr>
          <w:lang w:val="en-IE"/>
        </w:rPr>
        <w:t xml:space="preserve"> </w:t>
      </w:r>
      <w:r w:rsidRPr="00924C8F">
        <w:rPr>
          <w:lang w:val="en-IE"/>
        </w:rPr>
        <w:t xml:space="preserve">shall be </w:t>
      </w:r>
      <w:bookmarkStart w:id="9" w:name="_Hlk222386241"/>
      <w:r w:rsidR="0001442E" w:rsidRPr="00924C8F">
        <w:rPr>
          <w:lang w:val="en-IE"/>
        </w:rPr>
        <w:t>"</w:t>
      </w:r>
      <w:r w:rsidR="00924C8F" w:rsidRPr="00924C8F">
        <w:rPr>
          <w:lang w:val="en-IE"/>
        </w:rPr>
        <w:t>STF Recycling GmbH, Industriestraße 1, 94529 Aicha v. Wald, G</w:t>
      </w:r>
      <w:r w:rsidR="00924C8F">
        <w:rPr>
          <w:lang w:val="en-IE"/>
        </w:rPr>
        <w:t>ermany</w:t>
      </w:r>
      <w:r w:rsidR="0001442E" w:rsidRPr="00924C8F">
        <w:rPr>
          <w:lang w:val="en-IE"/>
        </w:rPr>
        <w:t>"</w:t>
      </w:r>
      <w:r w:rsidR="00ED5574" w:rsidRPr="00924C8F">
        <w:rPr>
          <w:lang w:val="en-IE"/>
        </w:rPr>
        <w:t>.</w:t>
      </w:r>
    </w:p>
    <w:bookmarkEnd w:id="9"/>
    <w:p w14:paraId="23D73E52" w14:textId="1A7B1E9C" w:rsidR="0060746D" w:rsidRPr="008D1182" w:rsidRDefault="0060746D" w:rsidP="00063D20">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09A2856C" w:rsidR="0060746D" w:rsidRPr="008D1182" w:rsidRDefault="0060746D" w:rsidP="00063D20">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46425636" w:rsidR="00DA1614" w:rsidRPr="008D1182" w:rsidRDefault="00DA1614" w:rsidP="00063D20">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063D20">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09322AF6" w:rsidR="00776B9E" w:rsidRPr="008D1182" w:rsidRDefault="005A2F12" w:rsidP="00063D20">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063D20" w:rsidRDefault="0060746D" w:rsidP="00063D20">
      <w:pPr>
        <w:pStyle w:val="Titrearticle"/>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6BC6DA7F"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924C8F" w:rsidRPr="00924C8F">
        <w:rPr>
          <w:lang w:val="en-IE"/>
        </w:rPr>
        <w:t>STF Recycling GmbH, Industriestraße 1, 94529 Aicha v. Wald, Germany</w:t>
      </w:r>
      <w:r w:rsidR="0001442E" w:rsidRPr="0001442E">
        <w:rPr>
          <w:lang w:val="en-IE"/>
        </w:rPr>
        <w:t>.</w:t>
      </w:r>
      <w:r w:rsidR="006F613D" w:rsidRPr="008D1182">
        <w:rPr>
          <w:lang w:val="en-IE"/>
        </w:rPr>
        <w:t xml:space="preserve"> </w:t>
      </w:r>
    </w:p>
    <w:p w14:paraId="549535A9" w14:textId="63C092C9" w:rsidR="0060746D" w:rsidRPr="008D1182" w:rsidRDefault="00063D20" w:rsidP="00063D20">
      <w:pPr>
        <w:pStyle w:val="Fait"/>
      </w:pPr>
      <w:r w:rsidRPr="00063D20">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063D20">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424F" w14:textId="7D1FC925" w:rsidR="00063D20" w:rsidRPr="00063D20" w:rsidRDefault="00063D20" w:rsidP="00063D20">
    <w:pPr>
      <w:pStyle w:val="Sidefod"/>
      <w:rPr>
        <w:rFonts w:ascii="Arial" w:hAnsi="Arial" w:cs="Arial"/>
        <w:b/>
        <w:sz w:val="48"/>
      </w:rPr>
    </w:pPr>
    <w:r w:rsidRPr="00063D20">
      <w:rPr>
        <w:rFonts w:ascii="Arial" w:hAnsi="Arial" w:cs="Arial"/>
        <w:b/>
        <w:sz w:val="48"/>
      </w:rPr>
      <w:t>EN</w:t>
    </w:r>
    <w:r w:rsidRPr="00063D20">
      <w:rPr>
        <w:rFonts w:ascii="Arial" w:hAnsi="Arial" w:cs="Arial"/>
        <w:b/>
        <w:sz w:val="48"/>
      </w:rPr>
      <w:tab/>
    </w:r>
    <w:r w:rsidRPr="00063D20">
      <w:rPr>
        <w:rFonts w:ascii="Arial" w:hAnsi="Arial" w:cs="Arial"/>
        <w:b/>
        <w:sz w:val="48"/>
      </w:rPr>
      <w:tab/>
    </w:r>
    <w:r w:rsidRPr="00063D20">
      <w:tab/>
    </w:r>
    <w:r w:rsidRPr="00063D20">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FB49" w14:textId="0494BD3B" w:rsidR="00063D20" w:rsidRPr="00063D20" w:rsidRDefault="00063D20" w:rsidP="00063D20">
    <w:pPr>
      <w:pStyle w:val="Sidefod"/>
      <w:rPr>
        <w:rFonts w:ascii="Arial" w:hAnsi="Arial" w:cs="Arial"/>
        <w:b/>
        <w:sz w:val="48"/>
      </w:rPr>
    </w:pPr>
    <w:r w:rsidRPr="00063D20">
      <w:rPr>
        <w:rFonts w:ascii="Arial" w:hAnsi="Arial" w:cs="Arial"/>
        <w:b/>
        <w:sz w:val="48"/>
      </w:rPr>
      <w:t>EN</w:t>
    </w:r>
    <w:r w:rsidRPr="00063D20">
      <w:rPr>
        <w:rFonts w:ascii="Arial" w:hAnsi="Arial" w:cs="Arial"/>
        <w:b/>
        <w:sz w:val="48"/>
      </w:rPr>
      <w:tab/>
    </w:r>
    <w:r w:rsidRPr="00063D20">
      <w:rPr>
        <w:rFonts w:ascii="Arial" w:hAnsi="Arial" w:cs="Arial"/>
        <w:b/>
        <w:sz w:val="48"/>
      </w:rPr>
      <w:tab/>
    </w:r>
    <w:r w:rsidRPr="00063D20">
      <w:tab/>
    </w:r>
    <w:r w:rsidRPr="00063D20">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7B231" w14:textId="77777777" w:rsidR="00063D20" w:rsidRPr="00063D20" w:rsidRDefault="00063D20" w:rsidP="00063D20">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AB03B" w14:textId="77777777" w:rsidR="00063D20" w:rsidRPr="00401238" w:rsidRDefault="00063D20"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649F5" w14:textId="6D53F400" w:rsidR="00063D20" w:rsidRPr="00063D20" w:rsidRDefault="00063D20" w:rsidP="00063D20">
    <w:pPr>
      <w:pStyle w:val="Sidefod"/>
      <w:rPr>
        <w:rFonts w:ascii="Arial" w:hAnsi="Arial" w:cs="Arial"/>
        <w:b/>
        <w:sz w:val="48"/>
      </w:rPr>
    </w:pPr>
    <w:r w:rsidRPr="00063D20">
      <w:rPr>
        <w:rFonts w:ascii="Arial" w:hAnsi="Arial" w:cs="Arial"/>
        <w:b/>
        <w:sz w:val="48"/>
      </w:rPr>
      <w:t>EN</w:t>
    </w:r>
    <w:r w:rsidRPr="00063D20">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063D20">
      <w:tab/>
    </w:r>
    <w:r w:rsidRPr="00063D20">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063D20">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63CFE816" w:rsidR="00FB4AFA" w:rsidRDefault="004114EE"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3F7AC477">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156B307B" w14:textId="77777777" w:rsidR="004114EE" w:rsidRDefault="004114EE" w:rsidP="004114EE">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156B307B" w14:textId="77777777" w:rsidR="004114EE" w:rsidRDefault="004114EE" w:rsidP="004114EE">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239F757D">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AB6743A" w14:textId="77777777" w:rsidR="004114EE" w:rsidRDefault="004114EE" w:rsidP="004114EE">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6AB6743A" w14:textId="77777777" w:rsidR="004114EE" w:rsidRDefault="004114EE" w:rsidP="004114EE">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53C027F3" w:rsidR="0060746D" w:rsidRPr="00924C8F" w:rsidRDefault="0060746D" w:rsidP="00063D20">
      <w:pPr>
        <w:pStyle w:val="Fodnotetekst"/>
        <w:rPr>
          <w:lang w:val="en-IE"/>
        </w:rPr>
      </w:pPr>
      <w:r w:rsidRPr="00441884">
        <w:rPr>
          <w:rStyle w:val="Fodnotehenvisning"/>
        </w:rPr>
        <w:footnoteRef/>
      </w:r>
      <w:r w:rsidRPr="00F30F18">
        <w:tab/>
      </w:r>
      <w:r w:rsidR="00924C8F" w:rsidRPr="00924C8F">
        <w:rPr>
          <w:lang w:val="en-IE"/>
        </w:rPr>
        <w:t>EFSA Panel on Food Contact Materials, Enzymes, Flavourings and Processing Aids (CEF); Scientific</w:t>
      </w:r>
      <w:r w:rsidR="00924C8F">
        <w:rPr>
          <w:lang w:val="en-IE"/>
        </w:rPr>
        <w:t xml:space="preserve"> </w:t>
      </w:r>
      <w:r w:rsidR="00924C8F" w:rsidRPr="00924C8F">
        <w:rPr>
          <w:lang w:val="en-IE"/>
        </w:rPr>
        <w:t>Opinion on the safety evaluation of the processes based on Starlinger IV+ ® technology used to recycle post</w:t>
      </w:r>
      <w:r w:rsidR="00924C8F">
        <w:rPr>
          <w:lang w:val="en-IE"/>
        </w:rPr>
        <w:t xml:space="preserve"> </w:t>
      </w:r>
      <w:r w:rsidR="00924C8F" w:rsidRPr="00924C8F">
        <w:rPr>
          <w:lang w:val="en-IE"/>
        </w:rPr>
        <w:t>consumer PET</w:t>
      </w:r>
      <w:r w:rsidR="00924C8F">
        <w:rPr>
          <w:lang w:val="en-IE"/>
        </w:rPr>
        <w:t xml:space="preserve"> </w:t>
      </w:r>
      <w:r w:rsidR="00924C8F" w:rsidRPr="00924C8F">
        <w:rPr>
          <w:lang w:val="en-IE"/>
        </w:rPr>
        <w:t>into food contact materials“Preformia, STF, MPTS, PET to PET and Eco Plastic. EFSA Journal 2012;10(8):2828. [17 pp.]</w:t>
      </w:r>
      <w:r w:rsidR="00924C8F">
        <w:rPr>
          <w:lang w:val="en-IE"/>
        </w:rPr>
        <w:t xml:space="preserve"> </w:t>
      </w:r>
      <w:r w:rsidR="00924C8F" w:rsidRPr="00924C8F">
        <w:rPr>
          <w:lang w:val="en-IE"/>
        </w:rPr>
        <w:t>doi:10.2903/j.efsa.2012.2828.</w:t>
      </w:r>
      <w:r w:rsidR="0001442E" w:rsidRPr="0001442E">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AD26" w14:textId="77777777" w:rsidR="00063D20" w:rsidRPr="00063D20" w:rsidRDefault="00063D20" w:rsidP="00063D20">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EF21" w14:textId="77777777" w:rsidR="00063D20" w:rsidRPr="00063D20" w:rsidRDefault="00063D20" w:rsidP="00063D20">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A85B" w14:textId="77777777" w:rsidR="00063D20" w:rsidRPr="00063D20" w:rsidRDefault="00063D20" w:rsidP="00063D20">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EC06" w14:textId="77777777" w:rsidR="00063D20" w:rsidRDefault="00063D20">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297A" w14:textId="77777777" w:rsidR="00063D20" w:rsidRDefault="00063D20">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19449B0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3461314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93655E0B-69D6-4D88-8F0C-322BB67B04CD"/>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STF\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5ED7"/>
    <w:rsid w:val="0005100B"/>
    <w:rsid w:val="00055CDB"/>
    <w:rsid w:val="000573B0"/>
    <w:rsid w:val="00063D2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30A"/>
    <w:rsid w:val="003275C1"/>
    <w:rsid w:val="003313B4"/>
    <w:rsid w:val="0033344A"/>
    <w:rsid w:val="0033742D"/>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14EE"/>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7682"/>
    <w:rsid w:val="00750574"/>
    <w:rsid w:val="007510A4"/>
    <w:rsid w:val="00751AEF"/>
    <w:rsid w:val="00752BCF"/>
    <w:rsid w:val="007562C0"/>
    <w:rsid w:val="00757523"/>
    <w:rsid w:val="007625D8"/>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24AD"/>
    <w:rsid w:val="00C27311"/>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3818"/>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5528"/>
    <w:rsid w:val="00F47C61"/>
    <w:rsid w:val="00F53847"/>
    <w:rsid w:val="00F5464D"/>
    <w:rsid w:val="00F553B2"/>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063D20"/>
    <w:pPr>
      <w:tabs>
        <w:tab w:val="center" w:pos="4535"/>
        <w:tab w:val="right" w:pos="9071"/>
      </w:tabs>
      <w:spacing w:before="0"/>
    </w:pPr>
  </w:style>
  <w:style w:type="character" w:customStyle="1" w:styleId="SidehovedTegn">
    <w:name w:val="Sidehoved Tegn"/>
    <w:basedOn w:val="Standardskrifttypeiafsnit"/>
    <w:link w:val="Sidehoved"/>
    <w:uiPriority w:val="99"/>
    <w:rsid w:val="00063D20"/>
    <w:rPr>
      <w:rFonts w:ascii="Times New Roman" w:hAnsi="Times New Roman" w:cs="Times New Roman"/>
      <w:sz w:val="24"/>
      <w:lang w:val="en-GB"/>
    </w:rPr>
  </w:style>
  <w:style w:type="paragraph" w:styleId="Sidefod">
    <w:name w:val="footer"/>
    <w:basedOn w:val="Normal"/>
    <w:link w:val="SidefodTegn"/>
    <w:uiPriority w:val="99"/>
    <w:unhideWhenUsed/>
    <w:rsid w:val="00063D20"/>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063D20"/>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063D20"/>
    <w:pPr>
      <w:tabs>
        <w:tab w:val="center" w:pos="7285"/>
        <w:tab w:val="right" w:pos="14003"/>
      </w:tabs>
      <w:spacing w:before="0"/>
    </w:pPr>
  </w:style>
  <w:style w:type="paragraph" w:customStyle="1" w:styleId="FooterLandscape">
    <w:name w:val="FooterLandscape"/>
    <w:basedOn w:val="Normal"/>
    <w:rsid w:val="00063D20"/>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063D20"/>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063D20"/>
    <w:pPr>
      <w:spacing w:before="0"/>
      <w:jc w:val="right"/>
    </w:pPr>
    <w:rPr>
      <w:sz w:val="28"/>
    </w:rPr>
  </w:style>
  <w:style w:type="paragraph" w:customStyle="1" w:styleId="FooterSensitivity">
    <w:name w:val="Footer Sensitivity"/>
    <w:basedOn w:val="Normal"/>
    <w:rsid w:val="00063D20"/>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063D20"/>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063D20"/>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063D20"/>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063D20"/>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1275</Words>
  <Characters>6929</Characters>
  <Application>Microsoft Office Word</Application>
  <DocSecurity>0</DocSecurity>
  <Lines>128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2026-03-09T10:15:00Z</dcterms:created>
  <dcterms:modified xsi:type="dcterms:W3CDTF">2026-03-09T10:15:00Z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